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9EEF40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32144" w14:paraId="1F13B90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3214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32144" w14:paraId="52AE4C9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3214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32144" w14:paraId="03BDDB4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3214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32144">
            <w:rPr>
              <w:rStyle w:val="eSPISCCParagraphDefaultFont"/>
              <w:rFonts w:eastAsiaTheme="minorHAnsi"/>
            </w:rPr>
            <w:t>Zagreb</w:t>
          </w:r>
        </w:sdtContent>
      </w:sdt>
      <w:r w:rsidR="001349C2">
        <w:t xml:space="preserve"> </w:t>
      </w:r>
    </w:p>
    <w:p w:rsidRPr="00176071" w:rsidR="00176071" w:rsidP="00610735" w:rsidRDefault="000E43A6" w14:paraId="62E954C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32144" w:rsidR="00A32144">
            <w:rPr>
              <w:rStyle w:val="eSPISCCParagraphDefaultFont"/>
              <w:rFonts w:eastAsiaTheme="minorHAnsi"/>
            </w:rPr>
            <w:t>Pp-6459/2026</w:t>
          </w:r>
        </w:sdtContent>
      </w:sdt>
      <w:r w:rsidR="00176071">
        <w:t xml:space="preserve">                                                        </w:t>
      </w:r>
    </w:p>
    <w:p w:rsidR="009E7DBB" w:rsidP="000F1677" w:rsidRDefault="00610735" w14:paraId="2C66D81F"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32144" w:rsidR="00A32144">
            <w:rPr>
              <w:rStyle w:val="eSPISCCParagraphDefaultFont"/>
              <w:rFonts w:eastAsiaTheme="minorHAnsi"/>
            </w:rPr>
            <w:t>BOBAN LUXURY SUITES d.o.o. za usluge i dr.</w:t>
          </w:r>
        </w:sdtContent>
      </w:sdt>
      <w:r w:rsidR="00210894">
        <w:t xml:space="preserve"> </w:t>
      </w:r>
    </w:p>
    <w:p w:rsidRPr="0041581F" w:rsidR="0041581F" w:rsidP="000F1677" w:rsidRDefault="009E7DBB" w14:paraId="007DF814"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32144" w:rsidR="00A32144">
            <w:rPr>
              <w:rStyle w:val="eSPISCCParagraphDefaultFont"/>
              <w:rFonts w:eastAsiaTheme="minorHAnsi"/>
            </w:rPr>
            <w:t>BOBAN LUXURY SUITES d.o.o. za usluge,Marin Boban</w:t>
          </w:r>
        </w:sdtContent>
      </w:sdt>
      <w:r w:rsidR="001E00E5">
        <w:rPr>
          <w:rFonts w:eastAsia="Calibri" w:cs="Times New Roman"/>
          <w:noProof/>
        </w:rPr>
        <w:t xml:space="preserve"> </w:t>
      </w:r>
    </w:p>
    <w:p w:rsidRPr="00610735" w:rsidR="00176071" w:rsidP="000F1677" w:rsidRDefault="00176071" w14:paraId="7BA2D06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32144" w:rsidR="00A32144">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A32144" w:rsidR="00A32144">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EFD7D48"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302322DE"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6DBC1CCD" w14:textId="77777777">
      <w:pPr>
        <w:spacing w:after="0"/>
        <w:jc w:val="right"/>
        <w:rPr>
          <w:rFonts w:eastAsia="Calibri" w:cs="Times New Roman"/>
          <w:noProof/>
        </w:rPr>
      </w:pPr>
    </w:p>
    <w:p w:rsidR="00D7095E" w:rsidP="00D7095E" w:rsidRDefault="00D7095E" w14:paraId="64A9E905" w14:textId="77777777">
      <w:pPr>
        <w:keepNext/>
        <w:spacing w:after="0"/>
        <w:jc w:val="center"/>
        <w:rPr>
          <w:b/>
          <w:caps/>
          <w:spacing w:val="100"/>
        </w:rPr>
      </w:pPr>
    </w:p>
    <w:p w:rsidR="00D7095E" w:rsidP="00D7095E" w:rsidRDefault="00D7095E" w14:paraId="655D4B17" w14:textId="77777777">
      <w:pPr>
        <w:keepNext/>
        <w:spacing w:after="0"/>
        <w:jc w:val="center"/>
        <w:rPr>
          <w:b/>
          <w:caps/>
          <w:spacing w:val="100"/>
        </w:rPr>
      </w:pPr>
    </w:p>
    <w:p w:rsidR="009E7DBB" w:rsidP="009E7DBB" w:rsidRDefault="009E7DBB" w14:paraId="4716AF3C"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4C4D70A1" w14:textId="77777777">
      <w:pPr>
        <w:spacing w:after="0"/>
        <w:jc w:val="center"/>
        <w:rPr>
          <w:rFonts w:eastAsia="Calibri" w:cs="Times New Roman"/>
          <w:b/>
          <w:lang w:eastAsia="hr-HR"/>
        </w:rPr>
      </w:pPr>
    </w:p>
    <w:p w:rsidR="00D7095E" w:rsidP="00A32144" w:rsidRDefault="009E7DBB" w14:paraId="5F31B901" w14:textId="25FB141B">
      <w:pPr>
        <w:ind w:firstLine="708"/>
        <w:jc w:val="both"/>
        <w:rPr>
          <w:b/>
          <w:caps/>
          <w:spacing w:val="100"/>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32144" w:rsidR="00A32144">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1193404B"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32144" w:rsidR="00A32144">
            <w:rPr>
              <w:rStyle w:val="eSPISCCParagraphDefaultFont"/>
              <w:rFonts w:eastAsiaTheme="minorHAnsi"/>
            </w:rPr>
            <w:t>BOBAN LUXURY SUITES d.o.o.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32144" w:rsidR="00A32144">
            <w:rPr>
              <w:rStyle w:val="eSPISCCParagraphDefaultFont"/>
              <w:rFonts w:eastAsiaTheme="minorHAnsi"/>
            </w:rPr>
            <w:t>8.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32144" w:rsidR="00A32144">
            <w:rPr>
              <w:rStyle w:val="eSPISCCParagraphDefaultFont"/>
              <w:rFonts w:eastAsiaTheme="minorHAnsi"/>
            </w:rPr>
            <w:t>09:40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32144" w:rsidR="00A3214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32144" w:rsidR="00A3214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32144" w:rsidR="00A32144">
            <w:rPr>
              <w:rStyle w:val="eSPISCCParagraphDefaultFont"/>
              <w:rFonts w:eastAsiaTheme="minorHAnsi"/>
            </w:rPr>
            <w:t>322</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59164A6C"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4731EE85"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619843A0"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29672CC4"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762D144C"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3A70912F" w14:textId="77777777">
      <w:pPr>
        <w:spacing w:after="0"/>
      </w:pPr>
    </w:p>
    <w:p w:rsidRPr="0041581F" w:rsidR="0041581F" w:rsidP="00A70E0A" w:rsidRDefault="0041581F" w14:paraId="0B7E8F5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32144" w:rsidR="00A3214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32144" w:rsidR="00A32144">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114ED414"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32144" w14:paraId="182ACF5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32144">
            <w:rPr>
              <w:rStyle w:val="eSPISCCParagraphDefaultFont"/>
              <w:rFonts w:eastAsiaTheme="minorHAnsi"/>
            </w:rPr>
            <w:t>Ljiljana Lovrek Grojzdek</w:t>
          </w:r>
        </w:sdtContent>
      </w:sdt>
    </w:p>
    <w:p w:rsidRPr="0041581F" w:rsidR="006F62A9" w:rsidP="006F62A9" w:rsidRDefault="006F62A9" w14:paraId="3D603E4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269EE5C4" w14:textId="77777777">
      <w:r>
        <w:separator/>
      </w:r>
    </w:p>
  </w:endnote>
  <w:endnote w:type="continuationSeparator" w:id="0">
    <w:p w:rsidR="000D23DD" w:rsidP="00537B78" w:rsidRDefault="000D23DD" w14:paraId="3569D65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B0CA238"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3EB80AB2"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47C85355" w14:textId="77777777">
      <w:r>
        <w:separator/>
      </w:r>
    </w:p>
  </w:footnote>
  <w:footnote w:type="continuationSeparator" w:id="0">
    <w:p w:rsidR="000D23DD" w:rsidP="00537B78" w:rsidRDefault="000D23DD" w14:paraId="6F78BFCE"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DAEF6B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32144" w:rsidR="00A32144">
          <w:rPr>
            <w:rStyle w:val="eSPISCCParagraphDefaultFont"/>
          </w:rPr>
          <w:t>Pp-6459/2026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2144"/>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2A387A6"/>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Hektorovićeva 49</izvorni_sadrzaj>
    <derivirana_varijabla naziv="DomainObject.UcesnikSudskeRadnje.Adresa.UlicaIKBR_1">Hektorovićeva 49</derivirana_varijabla>
  </DomainObject.UcesnikSudskeRadnje.Adresa.UlicaIKBR>
  <DomainObject.UcesnikSudskeRadnje.Naziv>
    <izvorni_sadrzaj>BOBAN LUXURY SUITES d.o.o. za usluge</izvorni_sadrzaj>
    <derivirana_varijabla naziv="DomainObject.UcesnikSudskeRadnje.Naziv_1">BOBAN LUXURY SUITES d.o.o.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322</izvorni_sadrzaj>
    <derivirana_varijabla naziv="DomainObject.UcesnikSudskeRadnje.SudskaRadnja.Prostorija.Oznaka_1">322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6459</izvorni_sadrzaj>
    <derivirana_varijabla naziv="DomainObject.Predmet.Broj_1">6459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2026.</izvorni_sadrzaj>
    <derivirana_varijabla naziv="DomainObject.Predmet.DatumOsnivanja_1">29.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srpnja 1988.</izvorni_sadrzaj>
    <derivirana_varijabla naziv="DomainObject.Predmet.OkrivljenikFizickaOsoba.DatumRodjenja_1">27. srpnja 1988.</derivirana_varijabla>
  </DomainObject.Predmet.OkrivljenikFizickaOsoba.DatumRodjenja>
  <DomainObject.Predmet.OkrivljenikFizickaOsoba.DatumRodjenjaFormated>
    <izvorni_sadrzaj>27.7.1988.</izvorni_sadrzaj>
    <derivirana_varijabla naziv="DomainObject.Predmet.OkrivljenikFizickaOsoba.DatumRodjenjaFormated_1">27.7.1988.</derivirana_varijabla>
  </DomainObject.Predmet.OkrivljenikFizickaOsoba.DatumRodjenjaFormated>
  <DomainObject.Predmet.OkrivljenikFizickaOsoba.Ime>
    <izvorni_sadrzaj>Marin</izvorni_sadrzaj>
    <derivirana_varijabla naziv="DomainObject.Predmet.OkrivljenikFizickaOsoba.Ime_1">Marin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 Boban</izvorni_sadrzaj>
    <derivirana_varijabla naziv="DomainObject.Predmet.OkrivljenikFizickaOsoba.Naziv_1">Marin Boban</derivirana_varijabla>
  </DomainObject.Predmet.OkrivljenikFizickaOsoba.Naziv>
  <DomainObject.Predmet.OkrivljenikFizickaOsoba.Prezime>
    <izvorni_sadrzaj>Boban</izvorni_sadrzaj>
    <derivirana_varijabla naziv="DomainObject.Predmet.OkrivljenikFizickaOsoba.Prezime_1">Boban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53586077939</izvorni_sadrzaj>
    <derivirana_varijabla naziv="DomainObject.Predmet.OkrivljenikFizickaOsoba.Oib_1">53586077939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Pp-6459/2026</izvorni_sadrzaj>
    <derivirana_varijabla naziv="DomainObject.Predmet.OznakaBroj_1">Pp-6459/2026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BOBAN LUXURY SUITES d.o.o. za usluge; Marin Boban</izvorni_sadrzaj>
    <derivirana_varijabla naziv="DomainObject.Predmet.ProtustrankaFormated_1">  BOBAN LUXURY SUITES d.o.o. za usluge; Marin Boban</derivirana_varijabla>
  </DomainObject.Predmet.ProtustrankaFormated>
  <DomainObject.Predmet.ProtustrankaFormatedOIB>
    <izvorni_sadrzaj>  BOBAN LUXURY SUITES d.o.o. za usluge, OIB 54145070953; Marin Boban, OIB 53586077939</izvorni_sadrzaj>
    <derivirana_varijabla naziv="DomainObject.Predmet.ProtustrankaFormatedOIB_1">  BOBAN LUXURY SUITES d.o.o. za usluge, OIB 54145070953; Marin Boban, OIB 53586077939</derivirana_varijabla>
  </DomainObject.Predmet.ProtustrankaFormatedOIB>
  <DomainObject.Predmet.ProtustrankaFormatedWithAdress>
    <izvorni_sadrzaj> BOBAN LUXURY SUITES d.o.o. za usluge, Hektorovićeva 49, 21000 Split; Marin Boban, Hektorovićeva 49, 21000 Split</izvorni_sadrzaj>
    <derivirana_varijabla naziv="DomainObject.Predmet.ProtustrankaFormatedWithAdress_1"> BOBAN LUXURY SUITES d.o.o. za usluge, Hektorovićeva 49, 21000 Split; Marin Boban, Hektorovićeva 49, 21000 Split</derivirana_varijabla>
  </DomainObject.Predmet.ProtustrankaFormatedWithAdress>
  <DomainObject.Predmet.ProtustrankaFormatedWithAdressOIB>
    <izvorni_sadrzaj> BOBAN LUXURY SUITES d.o.o. za usluge, OIB 54145070953, Hektorovićeva 49, 21000 Split; Marin Boban, OIB 53586077939, Hektorovićeva 49, 21000 Split</izvorni_sadrzaj>
    <derivirana_varijabla naziv="DomainObject.Predmet.ProtustrankaFormatedWithAdressOIB_1"> BOBAN LUXURY SUITES d.o.o. za usluge, OIB 54145070953, Hektorovićeva 49, 21000 Split; Marin Boban, OIB 53586077939, Hektorovićeva 49, 21000 Split</derivirana_varijabla>
  </DomainObject.Predmet.ProtustrankaFormatedWithAdressOIB>
  <DomainObject.Predmet.ProtustrankaWithAdress>
    <izvorni_sadrzaj>BOBAN LUXURY SUITES d.o.o. za usluge Hektorovićeva 49, 21000 Split, Marin Boban Hektorovićeva 49, 21000 Split</izvorni_sadrzaj>
    <derivirana_varijabla naziv="DomainObject.Predmet.ProtustrankaWithAdress_1">BOBAN LUXURY SUITES d.o.o. za usluge Hektorovićeva 49, 21000 Split, Marin Boban Hektorovićeva 49, 21000 Split</derivirana_varijabla>
  </DomainObject.Predmet.ProtustrankaWithAdress>
  <DomainObject.Predmet.ProtustrankaWithAdressOIB>
    <izvorni_sadrzaj>BOBAN LUXURY SUITES d.o.o. za usluge, OIB 54145070953, Hektorovićeva 49, 21000 Split, Marin Boban, OIB 53586077939, Hektorovićeva 49, 21000 Split</izvorni_sadrzaj>
    <derivirana_varijabla naziv="DomainObject.Predmet.ProtustrankaWithAdressOIB_1">BOBAN LUXURY SUITES d.o.o. za usluge, OIB 54145070953, Hektorovićeva 49, 21000 Split, Marin Boban, OIB 53586077939, Hektorovićeva 49, 21000 Split</derivirana_varijabla>
  </DomainObject.Predmet.ProtustrankaWithAdressOIB>
  <DomainObject.Predmet.ProtustrankaNazivFormated>
    <izvorni_sadrzaj>BOBAN LUXURY SUITES d.o.o. za usluge,Marin Boban</izvorni_sadrzaj>
    <derivirana_varijabla naziv="DomainObject.Predmet.ProtustrankaNazivFormated_1">BOBAN LUXURY SUITES d.o.o. za usluge,Marin Boban</derivirana_varijabla>
    <derivirana_varijabla naziv="Padez">BOBAN LUXURY SUITES d.o.o. za usluge,Marin Boban</derivirana_varijabla>
  </DomainObject.Predmet.ProtustrankaNazivFormated>
  <DomainObject.Predmet.ProtustrankaNazivFormatedOIB>
    <izvorni_sadrzaj>BOBAN LUXURY SUITES d.o.o. za usluge, OIB 54145070953,Marin Boban, OIB 53586077939</izvorni_sadrzaj>
    <derivirana_varijabla naziv="DomainObject.Predmet.ProtustrankaNazivFormatedOIB_1">BOBAN LUXURY SUITES d.o.o. za usluge, OIB 54145070953,Marin Boban, OIB 53586077939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erivirana_varijabla naziv="Dativ">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Lovrek Grojzdek, 44.</izvorni_sadrzaj>
    <derivirana_varijabla naziv="DomainObject.Predmet.TrenutnaLokacijaSpisa.Naziv_1">Ljiljana Lovrek Grojzdek, 44.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Matić</izvorni_sadrzaj>
    <derivirana_varijabla naziv="DomainObject.Predmet.Zapisnicar_1">Ana Matić</derivirana_varijabla>
    <derivirana_varijabla naziv="Padez">Ana Matić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BOBAN LUXURY SUITES d.o.o. za usluge</item>
      <item>Marin Boban</item>
    </izvorni_sadrzaj>
    <derivirana_varijabla naziv="DomainObject.Predmet.ProtuStrankaListFormated_1">
      <item>BOBAN LUXURY SUITES d.o.o. za usluge</item>
      <item>Marin Boban</item>
    </derivirana_varijabla>
  </DomainObject.Predmet.ProtuStrankaListFormated>
  <DomainObject.Predmet.ProtuStrankaListFormatedOIB>
    <izvorni_sadrzaj>
      <item>BOBAN LUXURY SUITES d.o.o. za usluge, OIB 54145070953</item>
      <item>Marin Boban, OIB 53586077939</item>
    </izvorni_sadrzaj>
    <derivirana_varijabla naziv="DomainObject.Predmet.ProtuStrankaListFormatedOIB_1">
      <item>BOBAN LUXURY SUITES d.o.o. za usluge, OIB 54145070953</item>
      <item>Marin Boban, OIB 53586077939</item>
    </derivirana_varijabla>
  </DomainObject.Predmet.ProtuStrankaListFormatedOIB>
  <DomainObject.Predmet.ProtuStrankaListFormatedWithAdress>
    <izvorni_sadrzaj>
      <item>BOBAN LUXURY SUITES d.o.o. za usluge, Hektorovićeva 49, 21000 Split</item>
      <item>Marin Boban, Hektorovićeva 49, 21000 Split</item>
    </izvorni_sadrzaj>
    <derivirana_varijabla naziv="DomainObject.Predmet.ProtuStrankaListFormatedWithAdress_1">
      <item>BOBAN LUXURY SUITES d.o.o. za usluge, Hektorovićeva 49, 21000 Split</item>
      <item>Marin Boban, Hektorovićeva 49, 21000 Split</item>
    </derivirana_varijabla>
  </DomainObject.Predmet.ProtuStrankaListFormatedWithAdress>
  <DomainObject.Predmet.ProtuStrankaListFormatedWithAdressOIB>
    <izvorni_sadrzaj>
      <item>BOBAN LUXURY SUITES d.o.o. za usluge, OIB 54145070953, Hektorovićeva 49, 21000 Split</item>
      <item>Marin Boban, OIB 53586077939, Hektorovićeva 49, 21000 Split</item>
    </izvorni_sadrzaj>
    <derivirana_varijabla naziv="DomainObject.Predmet.ProtuStrankaListFormatedWithAdressOIB_1">
      <item>BOBAN LUXURY SUITES d.o.o. za usluge, OIB 54145070953, Hektorovićeva 49, 21000 Split</item>
      <item>Marin Boban, OIB 53586077939, Hektorovićeva 49, 21000 Split</item>
    </derivirana_varijabla>
  </DomainObject.Predmet.ProtuStrankaListFormatedWithAdressOIB>
  <DomainObject.Predmet.ProtuStrankaListNazivFormated>
    <izvorni_sadrzaj>
      <item>BOBAN LUXURY SUITES d.o.o. za usluge</item>
      <item>Marin Boban</item>
    </izvorni_sadrzaj>
    <derivirana_varijabla naziv="DomainObject.Predmet.ProtuStrankaListNazivFormated_1">
      <item>BOBAN LUXURY SUITES d.o.o. za usluge</item>
      <item>Marin Boban</item>
    </derivirana_varijabla>
  </DomainObject.Predmet.ProtuStrankaListNazivFormated>
  <DomainObject.Predmet.ProtuStrankaListNazivFormatedOIB>
    <izvorni_sadrzaj>
      <item>BOBAN LUXURY SUITES d.o.o. za usluge, OIB 54145070953</item>
      <item>Marin Boban, OIB 53586077939</item>
    </izvorni_sadrzaj>
    <derivirana_varijabla naziv="DomainObject.Predmet.ProtuStrankaListNazivFormatedOIB_1">
      <item>BOBAN LUXURY SUITES d.o.o. za usluge, OIB 54145070953</item>
      <item>Marin Boban, OIB 53586077939</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BOBAN LUXURY SUITES d.o.o. za usluge i dr.</izvorni_sadrzaj>
    <derivirana_varijabla naziv="DomainObject.Predmet.ProtustrankaIDrugi_1">BOBAN LUXURY SUITES d.o.o.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BOBAN LUXURY SUITES d.o.o. za usluge, OIB 54145070953, Hektorovićeva 49, 21000 Split i dr.</izvorni_sadrzaj>
    <derivirana_varijabla naziv="DomainObject.Predmet.ProtustrankaIDrugiAdressOIB_1">BOBAN LUXURY SUITES d.o.o. za usluge, OIB 54145070953, Hektorovićeva 49,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BOBAN LUXURY SUITES d.o.o. za usluge</item>
      <item>Marin Boban</item>
      <item>Ivan Bušić</item>
    </izvorni_sadrzaj>
    <derivirana_varijabla naziv="DomainObject.Predmet.SudioniciListNaziv_1">
      <item>HRVATSKO DRUŠTVO SKLADATELJA</item>
      <item>BOBAN LUXURY SUITES d.o.o. za usluge</item>
      <item>Marin Boban</item>
      <item>Ivan Bušić</item>
    </derivirana_varijabla>
    <derivirana_varijabla naziv="OstaliSudionici">
      <item>HRVATSKO DRUŠTVO SKLADATELJA</item>
      <item>BOBAN LUXURY SUITES d.o.o. za usluge</item>
      <item>Marin Boban</item>
      <item>Ivan Bušić</item>
    </derivirana_varijabla>
  </DomainObject.Predmet.SudioniciListNaziv>
  <DomainObject.Predmet.SudioniciListAdressOIB>
    <izvorni_sadrzaj>
      <item>HRVATSKO DRUŠTVO SKLADATELJA, OIB 56668956985, Heinzelova 62a,10000 Zagreb</item>
      <item>BOBAN LUXURY SUITES d.o.o. za usluge, OIB 54145070953, Hektorovićeva 49,21000 Split</item>
      <item>Marin Boban, OIB 53586077939, Hektorovićeva 49,21000 Split</item>
      <item>Ivan Bušić</item>
    </izvorni_sadrzaj>
    <derivirana_varijabla naziv="DomainObject.Predmet.SudioniciListAdressOIB_1">
      <item>HRVATSKO DRUŠTVO SKLADATELJA, OIB 56668956985, Heinzelova 62a,10000 Zagreb</item>
      <item>BOBAN LUXURY SUITES d.o.o. za usluge, OIB 54145070953, Hektorovićeva 49,21000 Split</item>
      <item>Marin Boban, OIB 53586077939, Hektorovićeva 49,21000 Split</item>
      <item>Ivan Bušić</item>
    </derivirana_varijabla>
  </DomainObject.Predmet.SudioniciListAdressOIB>
  <DomainObject.UcesnikSudskeRadnje.NazivFormated>
    <izvorni_sadrzaj>BOBAN LUXURY SUITES d.o.o. za usluge, OIB 54145070953, Hektorovićeva 49,21000 Split</izvorni_sadrzaj>
    <derivirana_varijabla naziv="DomainObject.UcesnikSudskeRadnje.NazivFormated_1">BOBAN LUXURY SUITES d.o.o. za usluge, OIB 54145070953, Hektorovićeva 49,21000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54145070953</item>
      <item>, OIB 53586077939</item>
      <item>, OIB null</item>
    </izvorni_sadrzaj>
    <derivirana_varijabla naziv="DomainObject.Predmet.SudioniciListNazivOIB_1">
      <item>, OIB 56668956985</item>
      <item>, OIB 54145070953</item>
      <item>, OIB 53586077939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BOBAN LUXURY SUITES d.o.o. za usluge, OIB 54145070953, Hektorovićeva 49, 21000 Split
2. Okrivljenik Marin Boban, OIB 53586077939, Hektorovićeva 49, 21000 Split
3. Svjedok Ivan Bušić</izvorni_sadrzaj>
    <derivirana_varijabla naziv="DomainObject.UcesnikSudskeRadnje.SudskaRadnja.UcesniciObavijest_1">1. Okrivljenik BOBAN LUXURY SUITES d.o.o. za usluge, OIB 54145070953, Hektorovićeva 49, 21000 Split
2. Okrivljenik Marin Boban, OIB 53586077939, Hektorovićeva 49, 21000 Split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travnja 2026.</izvorni_sadrzaj>
    <derivirana_varijabla naziv="DomainObject.Predmet.DatumPocetkaProcesa_1">29.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BOBAN LUXURY SUITES d.o.o. za usluge, Hektorovićeva 49, 21000 Split, OIB: 54145070953</item>
      <item>Marin Boban, Hektorovićeva 49, 21000 Split, OIB: 53586077939, rođen-a 27.07.1988., mjesto rođenja Split (Split)</item>
    </izvorni_sadrzaj>
    <derivirana_varijabla naziv="DomainObject.Predmet.OkrivljenikAdresaMjestoRodjenjaList_1">
      <item>BOBAN LUXURY SUITES d.o.o. za usluge, Hektorovićeva 49, 21000 Split, OIB: 54145070953</item>
      <item>Marin Boban, Hektorovićeva 49, 21000 Split, OIB: 53586077939, rođen-a 27.07.1988.,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BOBAN LUXURY SUITES d.o.o. za usluge, MBS 060358810, Hektorovićeva 49, 21000 Split</izvorni_sadrzaj>
    <derivirana_varijabla naziv="DomainObject.Predmet.OkrivljenikPravnaNazivAdresaMbs_1">BOBAN LUXURY SUITES d.o.o. za usluge, MBS 060358810, Hektorovićeva 49, 21000 Split</derivirana_varijabla>
  </DomainObject.Predmet.OkrivljenikPravnaNazivAdresaMbs>
  <DomainObject.Sudac.Email>
    <izvorni_sadrzaj>Ljiljana.Lovrek@pszg.pravosudje.hr</izvorni_sadrzaj>
    <derivirana_varijabla naziv="DomainObject.Sudac.Email_1">Ljiljana.Lovrek@pszg.pravosudje.hr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319</properties:Words>
  <properties:Characters>1838</properties:Characters>
  <properties:Lines>47</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Lovrek Grojzdek</cp:lastModifiedBy>
  <cp:lastPrinted>2026-08-27T07:46:00Z</cp:lastPrinted>
  <dcterms:modified xmlns:xsi="http://www.w3.org/2001/XMLSchema-instance" xsi:type="dcterms:W3CDTF">2026-08-27T07:46:00Z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BOBAN LUXURY SUITES d.o.o. za usluge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